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4965"/>
      </w:tblGrid>
      <w:tr w:rsidR="005D25B7" w:rsidRPr="00C056E5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5D25B7" w:rsidRPr="00C056E5" w:rsidRDefault="00134A8E" w:rsidP="005D25B7">
            <w:r w:rsidRPr="00AD72EE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2D618B" wp14:editId="7003CCD6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-666115</wp:posOffset>
                      </wp:positionV>
                      <wp:extent cx="1903095" cy="3163570"/>
                      <wp:effectExtent l="0" t="0" r="0" b="0"/>
                      <wp:wrapNone/>
                      <wp:docPr id="1" name="Text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903095" cy="31635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134A8E" w:rsidRPr="00AD72EE" w:rsidRDefault="00134A8E" w:rsidP="00134A8E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SEE THE SIGNS - BREAK THE CHAINS!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ind w:left="142"/>
                                    <w:rPr>
                                      <w:rFonts w:eastAsia="Times New Roman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requests for private and/or isolated rooms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asks about hotel security procedures and/or room access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Parks car in a way so the license plate is not visible by CCTV.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with limited/ excessive luggage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arrive independently of each other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One person registers for all guests; appears to have full control over them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DND sign on the door throughout the stay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stream of visitors to a guest room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Excessive noise or evidence of parties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requests for extra towels / bedding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rooms found to contain large numbers of sex and/or drug paraphernalia.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shows signs of abuse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does not associate with co-workers at work or outside of working hours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has few personal possessions and wears the same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clothes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is dropped off/collected for work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" o:spid="_x0000_s1026" type="#_x0000_t202" style="position:absolute;left:0;text-align:left;margin-left:52.4pt;margin-top:-52.45pt;width:149.85pt;height:249.1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" filled="f" stroked="f">
                      <v:textbox>
                        <w:txbxContent>
                          <w:p w:rsidR="00134A8E" w:rsidRPr="00AD72EE" w:rsidRDefault="00134A8E" w:rsidP="00134A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  <w:szCs w:val="16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SEE THE SIGNS - BREAK THE CHAINS!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ind w:left="142"/>
                              <w:rPr>
                                <w:rFonts w:eastAsia="Times New Roman"/>
                                <w:sz w:val="4"/>
                                <w:szCs w:val="4"/>
                              </w:rPr>
                            </w:pP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requests for private and/or isolated rooms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asks about hotel security procedures and/or room access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Parks car in a way so the license plate is not visible by CCTV.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with limited/ excessive luggage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arrive independently of each other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One person registers for all guests; appears to have full control over them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DND sign on the door throughout the stay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stream of visitors to a guest room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Excessive noise or evidence of parties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requests for extra towels / bedding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rooms found to contain large numbers of sex and/or drug paraphernalia.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shows signs of abuse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does not associate with co-workers at work or outside of working hours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has few personal possessions and wears the same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clothes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is dropped off/collected for work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D72EE" w:rsidRPr="00AD72EE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408E78" wp14:editId="34A665D0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1176655</wp:posOffset>
                      </wp:positionV>
                      <wp:extent cx="1903095" cy="3163570"/>
                      <wp:effectExtent l="0" t="0" r="0" b="0"/>
                      <wp:wrapNone/>
                      <wp:docPr id="2" name="Text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903095" cy="31635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AD72EE" w:rsidRPr="00AD72EE" w:rsidRDefault="00AD72EE" w:rsidP="00AD72EE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SEE THE SIGNS - BREAK THE CHAINS!</w:t>
                                  </w:r>
                                </w:p>
                                <w:p w:rsidR="00AD72EE" w:rsidRPr="00AD72EE" w:rsidRDefault="00AD72EE" w:rsidP="00AD72EE">
                                  <w:pPr>
                                    <w:pStyle w:val="ListParagraph"/>
                                    <w:ind w:left="142"/>
                                    <w:rPr>
                                      <w:rFonts w:eastAsia="Times New Roman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AD72EE" w:rsidRPr="00AD72EE" w:rsidRDefault="00AD72EE" w:rsidP="00AD72E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requests for private and/or isolated rooms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AD72EE" w:rsidRPr="00AD72EE" w:rsidRDefault="00AD72EE" w:rsidP="00AD72E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asks about hotel security procedures and/or room access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AD72EE" w:rsidRPr="00AD72EE" w:rsidRDefault="00AD72EE" w:rsidP="00AD72E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Parks car in a way so the license plate is not visible by CCTV.</w:t>
                                  </w:r>
                                </w:p>
                                <w:p w:rsidR="00AD72EE" w:rsidRPr="00AD72EE" w:rsidRDefault="00AD72EE" w:rsidP="00AD72E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with limited/ excessive luggage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AD72EE" w:rsidRPr="00AD72EE" w:rsidRDefault="00AD72EE" w:rsidP="00AD72E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arrive independently of each other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AD72EE" w:rsidRPr="00AD72EE" w:rsidRDefault="00AD72EE" w:rsidP="00AD72E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One person registers for all guests; appears to have full control over them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AD72EE" w:rsidRPr="00AD72EE" w:rsidRDefault="00AD72EE" w:rsidP="00AD72E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DND sign on the door throughout the stay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AD72EE" w:rsidRPr="00AD72EE" w:rsidRDefault="00AD72EE" w:rsidP="00AD72E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stream of visitors to a guest room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AD72EE" w:rsidRPr="00AD72EE" w:rsidRDefault="00AD72EE" w:rsidP="00AD72E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Excessive noise or evidence of parties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AD72EE" w:rsidRPr="00AD72EE" w:rsidRDefault="00AD72EE" w:rsidP="00AD72E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requests for extra towels / bedding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AD72EE" w:rsidRPr="00AD72EE" w:rsidRDefault="00AD72EE" w:rsidP="00AD72E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rooms found to contain large numbers of sex and/or drug paraphernalia.</w:t>
                                  </w:r>
                                </w:p>
                                <w:p w:rsidR="00AD72EE" w:rsidRPr="00AD72EE" w:rsidRDefault="00AD72EE" w:rsidP="00AD72E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shows signs of abuse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AD72EE" w:rsidRPr="00AD72EE" w:rsidRDefault="00AD72EE" w:rsidP="00AD72E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does not associate with co-workers at work or outside of working hours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AD72EE" w:rsidRPr="00AD72EE" w:rsidRDefault="00AD72EE" w:rsidP="00AD72E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has few personal possessions and wears the same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clothes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 </w:t>
                                  </w:r>
                                </w:p>
                                <w:p w:rsidR="00AD72EE" w:rsidRPr="00AD72EE" w:rsidRDefault="00AD72EE" w:rsidP="00AD72E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is dropped off/collected for work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52.45pt;margin-top:92.65pt;width:149.85pt;height:249.1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" filled="f" stroked="f">
                      <v:textbox>
                        <w:txbxContent>
                          <w:p w:rsidR="00AD72EE" w:rsidRPr="00AD72EE" w:rsidRDefault="00AD72EE" w:rsidP="00AD72E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  <w:szCs w:val="16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SEE THE SIGNS - BREAK THE CHAINS!</w:t>
                            </w:r>
                          </w:p>
                          <w:p w:rsidR="00AD72EE" w:rsidRPr="00AD72EE" w:rsidRDefault="00AD72EE" w:rsidP="00AD72EE">
                            <w:pPr>
                              <w:pStyle w:val="ListParagraph"/>
                              <w:ind w:left="142"/>
                              <w:rPr>
                                <w:rFonts w:eastAsia="Times New Roman"/>
                                <w:sz w:val="4"/>
                                <w:szCs w:val="4"/>
                              </w:rPr>
                            </w:pPr>
                          </w:p>
                          <w:p w:rsidR="00AD72EE" w:rsidRPr="00AD72EE" w:rsidRDefault="00AD72EE" w:rsidP="00AD72E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requests for private and/or isolated rooms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AD72EE" w:rsidRPr="00AD72EE" w:rsidRDefault="00AD72EE" w:rsidP="00AD72E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asks about hotel security procedures and/or room access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AD72EE" w:rsidRPr="00AD72EE" w:rsidRDefault="00AD72EE" w:rsidP="00AD72E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Parks car in a way so the license plate is not visible by CCTV.</w:t>
                            </w:r>
                          </w:p>
                          <w:p w:rsidR="00AD72EE" w:rsidRPr="00AD72EE" w:rsidRDefault="00AD72EE" w:rsidP="00AD72E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with limited/ excessive luggage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AD72EE" w:rsidRPr="00AD72EE" w:rsidRDefault="00AD72EE" w:rsidP="00AD72E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arrive independently of each other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AD72EE" w:rsidRPr="00AD72EE" w:rsidRDefault="00AD72EE" w:rsidP="00AD72E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One person registers for all guests; appears to have full control over them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AD72EE" w:rsidRPr="00AD72EE" w:rsidRDefault="00AD72EE" w:rsidP="00AD72E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DND sign on the door throughout the stay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AD72EE" w:rsidRPr="00AD72EE" w:rsidRDefault="00AD72EE" w:rsidP="00AD72E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stream of visitors to a guest room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AD72EE" w:rsidRPr="00AD72EE" w:rsidRDefault="00AD72EE" w:rsidP="00AD72E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Excessive noise or evidence of parties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AD72EE" w:rsidRPr="00AD72EE" w:rsidRDefault="00AD72EE" w:rsidP="00AD72E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requests for extra towels / bedding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AD72EE" w:rsidRPr="00AD72EE" w:rsidRDefault="00AD72EE" w:rsidP="00AD72E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rooms found to contain large numbers of sex and/or drug paraphernalia.</w:t>
                            </w:r>
                          </w:p>
                          <w:p w:rsidR="00AD72EE" w:rsidRPr="00AD72EE" w:rsidRDefault="00AD72EE" w:rsidP="00AD72E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shows signs of abuse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AD72EE" w:rsidRPr="00AD72EE" w:rsidRDefault="00AD72EE" w:rsidP="00AD72E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does not associate with co-workers at work or outside of working hours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AD72EE" w:rsidRPr="00AD72EE" w:rsidRDefault="00AD72EE" w:rsidP="00AD72E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has few personal possessions and wears the same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clothes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 </w:t>
                            </w:r>
                          </w:p>
                          <w:p w:rsidR="00AD72EE" w:rsidRPr="00AD72EE" w:rsidRDefault="00AD72EE" w:rsidP="00AD72E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is dropped off/collected for work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965" w:type="dxa"/>
            <w:vAlign w:val="center"/>
          </w:tcPr>
          <w:p w:rsidR="005D25B7" w:rsidRPr="00B10C75" w:rsidRDefault="00134A8E" w:rsidP="00FC170F">
            <w:r w:rsidRPr="00AD72EE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3A1A45" wp14:editId="7E0E8EAC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1170940</wp:posOffset>
                      </wp:positionV>
                      <wp:extent cx="1903095" cy="3163570"/>
                      <wp:effectExtent l="0" t="0" r="0" b="0"/>
                      <wp:wrapNone/>
                      <wp:docPr id="4" name="Text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903095" cy="31635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134A8E" w:rsidRPr="00AD72EE" w:rsidRDefault="00134A8E" w:rsidP="00134A8E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SEE THE SIGNS - BREAK THE CHAINS!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ind w:left="142"/>
                                    <w:rPr>
                                      <w:rFonts w:eastAsia="Times New Roman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requests for private and/or isolated rooms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asks about hotel security procedures and/or room access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Parks car in a way so the license plate is not visible by CCTV.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with limited/ excessive luggage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arrive independently of each other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One person registers for all guests; appears to have full control over them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DND sign on the door throughout the stay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stream of visitors to a guest room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Excessive noise or evidence of parties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requests for extra towels / bedding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rooms found to contain large numbers of sex and/or drug paraphernalia.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shows signs of abuse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does not associate with co-workers at work or outside of working hours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has few personal possessions and wears the same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clothes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is dropped off/collected for work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49.6pt;margin-top:92.2pt;width:149.85pt;height:249.1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" filled="f" stroked="f">
                      <v:textbox>
                        <w:txbxContent>
                          <w:p w:rsidR="00134A8E" w:rsidRPr="00AD72EE" w:rsidRDefault="00134A8E" w:rsidP="00134A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  <w:szCs w:val="16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SEE THE SIGNS - BREAK THE CHAINS!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ind w:left="142"/>
                              <w:rPr>
                                <w:rFonts w:eastAsia="Times New Roman"/>
                                <w:sz w:val="4"/>
                                <w:szCs w:val="4"/>
                              </w:rPr>
                            </w:pP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requests for private and/or isolated rooms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asks about hotel security procedures and/or room access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Parks car in a way so the license plate is not visible by CCTV.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with limited/ excessive luggage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arrive independently of each other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One person registers for all guests; appears to have full control over them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DND sign on the door throughout the stay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stream of visitors to a guest room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Excessive noise or evidence of parties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requests for extra towels / bedding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rooms found to contain large numbers of sex and/or drug paraphernalia.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shows signs of abuse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does not associate with co-workers at work or outside of working hours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has few personal possessions and wears the same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clothes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is dropped off/collected for work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D72EE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8E2649F" wp14:editId="503B18FA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-662305</wp:posOffset>
                      </wp:positionV>
                      <wp:extent cx="1903095" cy="3163570"/>
                      <wp:effectExtent l="0" t="0" r="0" b="0"/>
                      <wp:wrapNone/>
                      <wp:docPr id="3" name="Text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903095" cy="31635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134A8E" w:rsidRPr="00AD72EE" w:rsidRDefault="00134A8E" w:rsidP="00134A8E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SEE THE SIGNS - BREAK THE CHAINS!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ind w:left="142"/>
                                    <w:rPr>
                                      <w:rFonts w:eastAsia="Times New Roman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requests for private and/or isolated rooms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asks about hotel security procedures and/or room access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Parks car in a way so the license plate is not visible by CCTV.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with limited/ excessive luggage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arrive independently of each other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One person registers for all guests; appears to have full control over them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DND sign on the door throughout the stay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stream of visitors to a guest room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Excessive noise or evidence of parties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requests for extra towels / bedding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rooms found to contain large numbers of sex and/or drug paraphernalia.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shows signs of abuse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does not associate with co-workers at work or outside of working hours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has few personal possessions and wears the same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clothes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is dropped off/collected for work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49.5pt;margin-top:-52.15pt;width:149.85pt;height:249.1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" filled="f" stroked="f">
                      <v:textbox>
                        <w:txbxContent>
                          <w:p w:rsidR="00134A8E" w:rsidRPr="00AD72EE" w:rsidRDefault="00134A8E" w:rsidP="00134A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  <w:szCs w:val="16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SEE THE SIGNS - BREAK THE CHAINS!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ind w:left="142"/>
                              <w:rPr>
                                <w:rFonts w:eastAsia="Times New Roman"/>
                                <w:sz w:val="4"/>
                                <w:szCs w:val="4"/>
                              </w:rPr>
                            </w:pP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requests for private and/or isolated rooms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asks about hotel security procedures and/or room access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Parks car in a way so the license plate is not visible by CCTV.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with limited/ excessive luggage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arrive independently of each other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One person registers for all guests; appears to have full control over them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DND sign on the door throughout the stay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stream of visitors to a guest room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Excessive noise or evidence of parties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requests for extra towels / bedding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rooms found to contain large numbers of sex and/or drug paraphernalia.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shows signs of abuse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does not associate with co-workers at work or outside of working hours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has few personal possessions and wears the same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clothes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is dropped off/collected for work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D25B7" w:rsidRPr="00C056E5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5D25B7" w:rsidRPr="00C056E5" w:rsidRDefault="00134A8E" w:rsidP="00FC170F">
            <w:r w:rsidRPr="00AD72EE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1B87503" wp14:editId="0C6DCAC9">
                      <wp:simplePos x="0" y="0"/>
                      <wp:positionH relativeFrom="column">
                        <wp:posOffset>655955</wp:posOffset>
                      </wp:positionH>
                      <wp:positionV relativeFrom="paragraph">
                        <wp:posOffset>1170305</wp:posOffset>
                      </wp:positionV>
                      <wp:extent cx="1903095" cy="3163570"/>
                      <wp:effectExtent l="0" t="0" r="0" b="0"/>
                      <wp:wrapNone/>
                      <wp:docPr id="5" name="Text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903095" cy="31635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134A8E" w:rsidRPr="00AD72EE" w:rsidRDefault="00134A8E" w:rsidP="00134A8E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SEE THE SIGNS - BREAK THE CHAINS!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ind w:left="142"/>
                                    <w:rPr>
                                      <w:rFonts w:eastAsia="Times New Roman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requests for private and/or isolated rooms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asks about hotel security procedures and/or room access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Parks car in a way so the license plate is not visible by CCTV.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with limited/ excessive luggage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arrive independently of each other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One person registers for all guests; appears to have full control over them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DND sign on the door throughout the stay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stream of visitors to a guest room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Excessive noise or evidence of parties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requests for extra towels / bedding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rooms found to contain large numbers of sex and/or drug paraphernalia.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shows signs of abuse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does not associate with co-workers at work or outside of working hours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has few personal possessions and wears the same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clothes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is dropped off/collected for work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left:0;text-align:left;margin-left:51.65pt;margin-top:92.15pt;width:149.85pt;height:249.1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" filled="f" stroked="f">
                      <v:textbox>
                        <w:txbxContent>
                          <w:p w:rsidR="00134A8E" w:rsidRPr="00AD72EE" w:rsidRDefault="00134A8E" w:rsidP="00134A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  <w:szCs w:val="16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SEE THE SIGNS - BREAK THE CHAINS!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ind w:left="142"/>
                              <w:rPr>
                                <w:rFonts w:eastAsia="Times New Roman"/>
                                <w:sz w:val="4"/>
                                <w:szCs w:val="4"/>
                              </w:rPr>
                            </w:pP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requests for private and/or isolated rooms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asks about hotel security procedures and/or room access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Parks car in a way so the license plate is not visible by CCTV.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with limited/ excessive luggage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arrive independently of each other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One person registers for all guests; appears to have full control over them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DND sign on the door throughout the stay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stream of visitors to a guest room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Excessive noise or evidence of parties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requests for extra towels / bedding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rooms found to contain large numbers of sex and/or drug paraphernalia.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shows signs of abuse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does not associate with co-workers at work or outside of working hours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has few personal possessions and wears the same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clothes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is dropped off/collected for work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965" w:type="dxa"/>
            <w:vAlign w:val="center"/>
          </w:tcPr>
          <w:p w:rsidR="005D25B7" w:rsidRPr="00C056E5" w:rsidRDefault="00134A8E" w:rsidP="00FC170F">
            <w:r w:rsidRPr="00AD72EE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053DB34" wp14:editId="2C0D117D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1164590</wp:posOffset>
                      </wp:positionV>
                      <wp:extent cx="1903095" cy="3163570"/>
                      <wp:effectExtent l="0" t="0" r="0" b="0"/>
                      <wp:wrapNone/>
                      <wp:docPr id="6" name="Text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903095" cy="31635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134A8E" w:rsidRPr="00AD72EE" w:rsidRDefault="00134A8E" w:rsidP="00134A8E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SEE THE SIGNS - BREAK THE CHAINS!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ind w:left="142"/>
                                    <w:rPr>
                                      <w:rFonts w:eastAsia="Times New Roman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requests for private and/or isolated rooms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asks about hotel security procedures and/or room access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Parks car in a way so the license plate is not visible by CCTV.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with limited/ excessive luggage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arrive independently of each other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One person registers for all guests; appears to have full control over them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DND sign on the door throughout the stay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stream of visitors to a guest room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Excessive noise or evidence of parties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requests for extra towels / bedding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rooms found to contain large numbers of sex and/or drug paraphernalia.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shows signs of abuse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does not associate with co-workers at work or outside of working hours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has few personal possessions and wears the same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clothes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is dropped off/collected for work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left:0;text-align:left;margin-left:49.6pt;margin-top:91.7pt;width:149.85pt;height:249.1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" filled="f" stroked="f">
                      <v:textbox>
                        <w:txbxContent>
                          <w:p w:rsidR="00134A8E" w:rsidRPr="00AD72EE" w:rsidRDefault="00134A8E" w:rsidP="00134A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  <w:szCs w:val="16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SEE THE SIGNS - BREAK THE CHAINS!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ind w:left="142"/>
                              <w:rPr>
                                <w:rFonts w:eastAsia="Times New Roman"/>
                                <w:sz w:val="4"/>
                                <w:szCs w:val="4"/>
                              </w:rPr>
                            </w:pP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requests for private and/or isolated rooms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asks about hotel security procedures and/or room access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Parks car in a way so the license plate is not visible by CCTV.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with limited/ excessive luggage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arrive independently of each other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One person registers for all guests; appears to have full control over them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DND sign on the door throughout the stay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stream of visitors to a guest room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Excessive noise or evidence of parties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requests for extra towels / bedding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rooms found to contain large numbers of sex and/or drug paraphernalia.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shows signs of abuse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does not associate with co-workers at work or outside of working hours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has few personal possessions and wears the same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clothes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is dropped off/collected for work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D25B7" w:rsidRPr="00C056E5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5D25B7" w:rsidRPr="00C056E5" w:rsidRDefault="00134A8E" w:rsidP="00FC170F">
            <w:r w:rsidRPr="00AD72EE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3650B97" wp14:editId="167A823D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1162050</wp:posOffset>
                      </wp:positionV>
                      <wp:extent cx="1903095" cy="3163570"/>
                      <wp:effectExtent l="0" t="0" r="0" b="0"/>
                      <wp:wrapNone/>
                      <wp:docPr id="7" name="Text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903095" cy="31635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134A8E" w:rsidRPr="00AD72EE" w:rsidRDefault="00134A8E" w:rsidP="00134A8E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SEE THE SIGNS - BREAK THE CHAINS!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ind w:left="142"/>
                                    <w:rPr>
                                      <w:rFonts w:eastAsia="Times New Roman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requests for private and/or isolated rooms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asks about hotel security procedures and/or room access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Parks car in a way so the license plate is not visible by CCTV.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with limited/ excessive luggage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arrive independently of each other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One person registers for all guests; appears to have full control over them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DND sign on the door throughout the stay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stream of visitors to a guest room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Excessive noise or evidence of parties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requests for extra towels / bedding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rooms found to contain large numbers of sex and/or drug paraphernalia.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shows signs of abuse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does not associate with co-workers at work or outside of working hours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has few personal possessions and wears the same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clothes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is dropped off/collected for work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left:0;text-align:left;margin-left:51.6pt;margin-top:91.5pt;width:149.85pt;height:249.1pt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" filled="f" stroked="f">
                      <v:textbox>
                        <w:txbxContent>
                          <w:p w:rsidR="00134A8E" w:rsidRPr="00AD72EE" w:rsidRDefault="00134A8E" w:rsidP="00134A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  <w:szCs w:val="16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SEE THE SIGNS - BREAK THE CHAINS!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ind w:left="142"/>
                              <w:rPr>
                                <w:rFonts w:eastAsia="Times New Roman"/>
                                <w:sz w:val="4"/>
                                <w:szCs w:val="4"/>
                              </w:rPr>
                            </w:pP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requests for private and/or isolated rooms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asks about hotel security procedures and/or room access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Parks car in a way so the license plate is not visible by CCTV.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with limited/ excessive luggage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arrive independently of each other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One person registers for all guests; appears to have full control over them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DND sign on the door throughout the stay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stream of visitors to a guest room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Excessive noise or evidence of parties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requests for extra towels / bedding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rooms found to contain large numbers of sex and/or drug paraphernalia.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shows signs of abuse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does not associate with co-workers at work or outside of working hours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has few personal possessions and wears the same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clothes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is dropped off/collected for work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965" w:type="dxa"/>
            <w:vAlign w:val="center"/>
          </w:tcPr>
          <w:p w:rsidR="005D25B7" w:rsidRPr="00C056E5" w:rsidRDefault="00134A8E" w:rsidP="00FC170F">
            <w:r w:rsidRPr="00AD72EE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34CF4A2" wp14:editId="3A51A36C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1156970</wp:posOffset>
                      </wp:positionV>
                      <wp:extent cx="1903095" cy="3163570"/>
                      <wp:effectExtent l="0" t="0" r="0" b="0"/>
                      <wp:wrapNone/>
                      <wp:docPr id="8" name="Text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903095" cy="31635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134A8E" w:rsidRPr="00AD72EE" w:rsidRDefault="00134A8E" w:rsidP="00134A8E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SEE THE SIGNS - BREAK THE CHAINS!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ind w:left="142"/>
                                    <w:rPr>
                                      <w:rFonts w:eastAsia="Times New Roman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requests for private and/or isolated rooms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asks about hotel security procedures and/or room access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Parks car in a way so the license plate is not visible by CCTV.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with limited/ excessive luggage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arrive independently of each other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One person registers for all guests; appears to have full control over them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DND sign on the door throughout the stay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stream of visitors to a guest room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Excessive noise or evidence of parties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requests for extra towels / bedding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rooms found to contain large numbers of sex and/or drug paraphernalia.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shows signs of abuse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does not associate with co-workers at work or outside of working hours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has few personal possessions and wears the same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clothes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is dropped off/collected for work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left:0;text-align:left;margin-left:49.6pt;margin-top:91.1pt;width:149.85pt;height:249.1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" filled="f" stroked="f">
                      <v:textbox>
                        <w:txbxContent>
                          <w:p w:rsidR="00134A8E" w:rsidRPr="00AD72EE" w:rsidRDefault="00134A8E" w:rsidP="00134A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  <w:szCs w:val="16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SEE THE SIGNS - BREAK THE CHAINS!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ind w:left="142"/>
                              <w:rPr>
                                <w:rFonts w:eastAsia="Times New Roman"/>
                                <w:sz w:val="4"/>
                                <w:szCs w:val="4"/>
                              </w:rPr>
                            </w:pP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requests for private and/or isolated rooms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asks about hotel security procedures and/or room access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Parks car in a way so the license plate is not visible by CCTV.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with limited/ excessive luggage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arrive independently of each other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One person registers for all guests; appears to have full control over them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DND sign on the door throughout the stay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stream of visitors to a guest room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Excessive noise or evidence of parties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requests for extra towels / bedding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rooms found to contain large numbers of sex and/or drug paraphernalia.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shows signs of abuse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does not associate with co-workers at work or outside of working hours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has few personal possessions and wears the same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clothes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is dropped off/collected for work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D25B7" w:rsidRPr="00C056E5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5D25B7" w:rsidRPr="00C056E5" w:rsidRDefault="00134A8E" w:rsidP="00FC170F">
            <w:r w:rsidRPr="00AD72EE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A3CD5D0" wp14:editId="4AE355B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1167765</wp:posOffset>
                      </wp:positionV>
                      <wp:extent cx="1903095" cy="3163570"/>
                      <wp:effectExtent l="0" t="0" r="0" b="0"/>
                      <wp:wrapNone/>
                      <wp:docPr id="9" name="Text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903095" cy="31635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134A8E" w:rsidRPr="00AD72EE" w:rsidRDefault="00134A8E" w:rsidP="00134A8E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SEE THE SIGNS - BREAK THE CHAINS!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ind w:left="142"/>
                                    <w:rPr>
                                      <w:rFonts w:eastAsia="Times New Roman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requests for private and/or isolated rooms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asks about hotel security procedures and/or room access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Parks car in a way so the license plate is not visible by CCTV.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with limited/ excessive luggage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arrive independently of each other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One person registers for all guests; appears to have full control over them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DND sign on the door throughout the stay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stream of visitors to a guest room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Excessive noise or evidence of parties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requests for extra towels / bedding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rooms found to contain large numbers of sex and/or drug paraphernalia.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shows signs of abuse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does not associate with co-workers at work or outside of working hours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has few personal possessions and wears the same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clothes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is dropped off/collected for work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4" type="#_x0000_t202" style="position:absolute;left:0;text-align:left;margin-left:51.45pt;margin-top:91.95pt;width:149.85pt;height:249.1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" filled="f" stroked="f">
                      <v:textbox>
                        <w:txbxContent>
                          <w:p w:rsidR="00134A8E" w:rsidRPr="00AD72EE" w:rsidRDefault="00134A8E" w:rsidP="00134A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  <w:szCs w:val="16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SEE THE SIGNS - BREAK THE CHAINS!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ind w:left="142"/>
                              <w:rPr>
                                <w:rFonts w:eastAsia="Times New Roman"/>
                                <w:sz w:val="4"/>
                                <w:szCs w:val="4"/>
                              </w:rPr>
                            </w:pP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requests for private and/or isolated rooms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asks about hotel security procedures and/or room access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Parks car in a way so the license plate is not visible by CCTV.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with limited/ excessive luggage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arrive independently of each other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One person registers for all guests; appears to have full control over them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DND sign on the door throughout the stay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stream of visitors to a guest room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Excessive noise or evidence of parties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requests for extra towels / bedding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rooms found to contain large numbers of sex and/or drug paraphernalia.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shows signs of abuse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does not associate with co-workers at work or outside of working hours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has few personal possessions and wears the same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clothes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is dropped off/collected for work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965" w:type="dxa"/>
            <w:vAlign w:val="center"/>
          </w:tcPr>
          <w:p w:rsidR="005D25B7" w:rsidRPr="00C056E5" w:rsidRDefault="00134A8E" w:rsidP="00FC170F">
            <w:r w:rsidRPr="00AD72EE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0F32BDB" wp14:editId="1BE64D66">
                      <wp:simplePos x="0" y="0"/>
                      <wp:positionH relativeFrom="column">
                        <wp:posOffset>620395</wp:posOffset>
                      </wp:positionH>
                      <wp:positionV relativeFrom="paragraph">
                        <wp:posOffset>1156970</wp:posOffset>
                      </wp:positionV>
                      <wp:extent cx="1903095" cy="3163570"/>
                      <wp:effectExtent l="0" t="0" r="0" b="0"/>
                      <wp:wrapNone/>
                      <wp:docPr id="10" name="Text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6200000">
                                <a:off x="0" y="0"/>
                                <a:ext cx="1903095" cy="31635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134A8E" w:rsidRPr="00AD72EE" w:rsidRDefault="00134A8E" w:rsidP="00134A8E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SEE THE SIGNS - BREAK THE CHAINS!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ind w:left="142"/>
                                    <w:rPr>
                                      <w:rFonts w:eastAsia="Times New Roman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requests for private and/or isolated rooms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Individual asks about hotel security procedures and/or room access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Parks car in a way so the license plate is not visible by CCTV.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with limited/ excessive luggage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Guests arrive independently of each other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One person registers for all guests; appears to have full control over them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DND sign on the door throughout the stay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A stream of visitors to a guest room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Excessive noise or evidence of parties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requests for extra towels / bedding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Guest rooms found to contain large numbers of sex and/or drug paraphernalia.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shows signs of abuse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does not associate with co-workers at work or outside of working hours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has few personal possessions and wears the same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clothes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 xml:space="preserve">  </w:t>
                                  </w:r>
                                </w:p>
                                <w:p w:rsidR="00134A8E" w:rsidRPr="00AD72EE" w:rsidRDefault="00134A8E" w:rsidP="00134A8E">
                                  <w:pPr>
                                    <w:pStyle w:val="List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clear" w:pos="720"/>
                                      <w:tab w:val="num" w:pos="142"/>
                                    </w:tabs>
                                    <w:ind w:left="142" w:hanging="142"/>
                                    <w:rPr>
                                      <w:rFonts w:eastAsia="Times New Roman"/>
                                      <w:sz w:val="13"/>
                                      <w:szCs w:val="13"/>
                                    </w:rPr>
                                  </w:pPr>
                                  <w:r w:rsidRPr="00AD72EE"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Colleague is dropped off/collected for work every day</w:t>
                                  </w:r>
                                  <w:r>
                                    <w:rPr>
                                      <w:rFonts w:asciiTheme="minorHAnsi" w:hAnsi="Century Gothic" w:cstheme="minorBidi"/>
                                      <w:color w:val="000000" w:themeColor="text1"/>
                                      <w:kern w:val="24"/>
                                      <w:sz w:val="13"/>
                                      <w:szCs w:val="13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5" type="#_x0000_t202" style="position:absolute;left:0;text-align:left;margin-left:48.85pt;margin-top:91.1pt;width:149.85pt;height:249.1pt;rotation:-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" filled="f" stroked="f">
                      <v:textbox>
                        <w:txbxContent>
                          <w:p w:rsidR="00134A8E" w:rsidRPr="00AD72EE" w:rsidRDefault="00134A8E" w:rsidP="00134A8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6"/>
                                <w:szCs w:val="16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SEE THE SIGNS - BREAK THE CHAINS!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ind w:left="142"/>
                              <w:rPr>
                                <w:rFonts w:eastAsia="Times New Roman"/>
                                <w:sz w:val="4"/>
                                <w:szCs w:val="4"/>
                              </w:rPr>
                            </w:pP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requests for private and/or isolated rooms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Individual asks about hotel security procedures and/or room access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Parks car in a way so the license plate is not visible by CCTV.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with limited/ excessive luggage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Guests arrive independently of each other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One person registers for all guests; appears to have full control over them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DND sign on the door throughout the stay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A stream of visitors to a guest room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Excessive noise or evidence of parties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requests for extra towels / bedding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Guest rooms found to contain large numbers of sex and/or drug paraphernalia.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shows signs of abuse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does not associate with co-workers at work or outside of working hours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has few personal possessions and wears the same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clothes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 xml:space="preserve">  </w:t>
                            </w:r>
                          </w:p>
                          <w:p w:rsidR="00134A8E" w:rsidRPr="00AD72EE" w:rsidRDefault="00134A8E" w:rsidP="00134A8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720"/>
                                <w:tab w:val="num" w:pos="142"/>
                              </w:tabs>
                              <w:ind w:left="142" w:hanging="142"/>
                              <w:rPr>
                                <w:rFonts w:eastAsia="Times New Roman"/>
                                <w:sz w:val="13"/>
                                <w:szCs w:val="13"/>
                              </w:rPr>
                            </w:pPr>
                            <w:r w:rsidRPr="00AD72EE"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Colleague is dropped off/collected for work every day</w:t>
                            </w:r>
                            <w:r>
                              <w:rPr>
                                <w:rFonts w:asciiTheme="minorHAnsi" w:hAnsi="Century Gothic" w:cstheme="minorBidi"/>
                                <w:color w:val="000000" w:themeColor="text1"/>
                                <w:kern w:val="24"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D25B7" w:rsidRPr="00C056E5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5D25B7" w:rsidRPr="00C056E5" w:rsidRDefault="005D25B7" w:rsidP="00FC170F"/>
        </w:tc>
        <w:tc>
          <w:tcPr>
            <w:tcW w:w="4965" w:type="dxa"/>
            <w:vAlign w:val="center"/>
          </w:tcPr>
          <w:p w:rsidR="005D25B7" w:rsidRPr="00C056E5" w:rsidRDefault="005D25B7" w:rsidP="00FC170F"/>
        </w:tc>
        <w:bookmarkStart w:id="0" w:name="_GoBack"/>
        <w:bookmarkEnd w:id="0"/>
      </w:tr>
    </w:tbl>
    <w:p w:rsidR="00983590" w:rsidRPr="005D25B7" w:rsidRDefault="00983590" w:rsidP="005D25B7">
      <w:pPr>
        <w:rPr>
          <w:sz w:val="8"/>
          <w:szCs w:val="8"/>
        </w:rPr>
      </w:pPr>
    </w:p>
    <w:sectPr w:rsidR="00983590" w:rsidRPr="005D25B7" w:rsidSect="005D25B7">
      <w:type w:val="continuous"/>
      <w:pgSz w:w="12240" w:h="15840"/>
      <w:pgMar w:top="720" w:right="1080" w:bottom="576" w:left="1080" w:header="720" w:footer="720" w:gutter="0"/>
      <w:paperSrc w:first="276" w:other="276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428E2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9FC745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A58DB8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259AE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B20276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994EF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5D0053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8CD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DC2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C859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60B2FA0"/>
    <w:multiLevelType w:val="hybridMultilevel"/>
    <w:tmpl w:val="83F25628"/>
    <w:lvl w:ilvl="0" w:tplc="95E02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7EAD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C27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6E9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6C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B44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A1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F6A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38E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C75"/>
    <w:rsid w:val="00001BA0"/>
    <w:rsid w:val="00080AA6"/>
    <w:rsid w:val="000D259D"/>
    <w:rsid w:val="00131462"/>
    <w:rsid w:val="00134A8E"/>
    <w:rsid w:val="00223A7B"/>
    <w:rsid w:val="00227A70"/>
    <w:rsid w:val="00227F04"/>
    <w:rsid w:val="00256968"/>
    <w:rsid w:val="002607D0"/>
    <w:rsid w:val="00267151"/>
    <w:rsid w:val="00272E5E"/>
    <w:rsid w:val="003F464A"/>
    <w:rsid w:val="00411AF4"/>
    <w:rsid w:val="004B7E48"/>
    <w:rsid w:val="0054284B"/>
    <w:rsid w:val="005D25B7"/>
    <w:rsid w:val="00633B3A"/>
    <w:rsid w:val="00640211"/>
    <w:rsid w:val="00647219"/>
    <w:rsid w:val="00676C9C"/>
    <w:rsid w:val="00684478"/>
    <w:rsid w:val="0072049E"/>
    <w:rsid w:val="00753F59"/>
    <w:rsid w:val="007E34DA"/>
    <w:rsid w:val="00805342"/>
    <w:rsid w:val="00835AB3"/>
    <w:rsid w:val="008709FF"/>
    <w:rsid w:val="00950115"/>
    <w:rsid w:val="00983590"/>
    <w:rsid w:val="009E6978"/>
    <w:rsid w:val="00A61B64"/>
    <w:rsid w:val="00AC50B1"/>
    <w:rsid w:val="00AD72EE"/>
    <w:rsid w:val="00B10C75"/>
    <w:rsid w:val="00B3098D"/>
    <w:rsid w:val="00B56ABF"/>
    <w:rsid w:val="00BA0C8C"/>
    <w:rsid w:val="00BC50FB"/>
    <w:rsid w:val="00C056E5"/>
    <w:rsid w:val="00C132B5"/>
    <w:rsid w:val="00CC01F4"/>
    <w:rsid w:val="00CE3AA7"/>
    <w:rsid w:val="00CE3D7A"/>
    <w:rsid w:val="00CE58AC"/>
    <w:rsid w:val="00CF44F6"/>
    <w:rsid w:val="00D036C4"/>
    <w:rsid w:val="00D11BE8"/>
    <w:rsid w:val="00DA3377"/>
    <w:rsid w:val="00DD7396"/>
    <w:rsid w:val="00E23366"/>
    <w:rsid w:val="00EA6936"/>
    <w:rsid w:val="00EE78DB"/>
    <w:rsid w:val="00F072AE"/>
    <w:rsid w:val="00F35E04"/>
    <w:rsid w:val="00F64D83"/>
    <w:rsid w:val="00F72C65"/>
    <w:rsid w:val="00F846BF"/>
    <w:rsid w:val="00FA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99c38f,#a50021"/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58AC"/>
    <w:pPr>
      <w:jc w:val="center"/>
    </w:pPr>
    <w:rPr>
      <w:rFonts w:asciiTheme="minorHAnsi" w:hAnsiTheme="minorHAnsi"/>
      <w:sz w:val="14"/>
    </w:rPr>
  </w:style>
  <w:style w:type="paragraph" w:styleId="Heading1">
    <w:name w:val="heading 1"/>
    <w:basedOn w:val="Normal"/>
    <w:next w:val="Normal"/>
    <w:qFormat/>
    <w:rsid w:val="00CE58AC"/>
    <w:pPr>
      <w:spacing w:before="200"/>
      <w:outlineLvl w:val="0"/>
    </w:pPr>
    <w:rPr>
      <w:rFonts w:asciiTheme="majorHAnsi" w:hAnsiTheme="majorHAnsi"/>
      <w:color w:val="4BACC6" w:themeColor="accent5"/>
      <w:spacing w:val="70"/>
      <w:sz w:val="22"/>
      <w:szCs w:val="22"/>
    </w:rPr>
  </w:style>
  <w:style w:type="paragraph" w:styleId="Heading2">
    <w:name w:val="heading 2"/>
    <w:basedOn w:val="Normal"/>
    <w:next w:val="Normal"/>
    <w:unhideWhenUsed/>
    <w:qFormat/>
    <w:rsid w:val="00CE58AC"/>
    <w:pPr>
      <w:outlineLvl w:val="1"/>
    </w:pPr>
    <w:rPr>
      <w:rFonts w:asciiTheme="majorHAnsi" w:hAnsiTheme="majorHAnsi"/>
      <w:i/>
      <w:color w:val="4BACC6" w:themeColor="accent5"/>
    </w:rPr>
  </w:style>
  <w:style w:type="paragraph" w:styleId="Heading3">
    <w:name w:val="heading 3"/>
    <w:basedOn w:val="Normal"/>
    <w:next w:val="Normal"/>
    <w:unhideWhenUsed/>
    <w:qFormat/>
    <w:rsid w:val="00CE58AC"/>
    <w:pPr>
      <w:spacing w:before="200"/>
      <w:outlineLvl w:val="2"/>
    </w:pPr>
    <w:rPr>
      <w:rFonts w:asciiTheme="majorHAnsi" w:hAnsiTheme="majorHAnsi"/>
      <w:b/>
      <w:caps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58AC"/>
    <w:rPr>
      <w:color w:val="808080"/>
    </w:rPr>
  </w:style>
  <w:style w:type="paragraph" w:styleId="BalloonText">
    <w:name w:val="Balloon Text"/>
    <w:basedOn w:val="Normal"/>
    <w:semiHidden/>
    <w:unhideWhenUsed/>
    <w:rsid w:val="00C056E5"/>
    <w:rPr>
      <w:rFonts w:ascii="Tahoma" w:hAnsi="Tahoma" w:cs="Tahoma"/>
      <w:szCs w:val="16"/>
    </w:rPr>
  </w:style>
  <w:style w:type="paragraph" w:styleId="NormalWeb">
    <w:name w:val="Normal (Web)"/>
    <w:basedOn w:val="Normal"/>
    <w:uiPriority w:val="99"/>
    <w:unhideWhenUsed/>
    <w:rsid w:val="00B10C75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AD72EE"/>
    <w:pPr>
      <w:ind w:left="720"/>
      <w:contextualSpacing/>
      <w:jc w:val="left"/>
    </w:pPr>
    <w:rPr>
      <w:rFonts w:ascii="Times New Roman" w:eastAsiaTheme="minorEastAsia" w:hAnsi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58AC"/>
    <w:pPr>
      <w:jc w:val="center"/>
    </w:pPr>
    <w:rPr>
      <w:rFonts w:asciiTheme="minorHAnsi" w:hAnsiTheme="minorHAnsi"/>
      <w:sz w:val="14"/>
    </w:rPr>
  </w:style>
  <w:style w:type="paragraph" w:styleId="Heading1">
    <w:name w:val="heading 1"/>
    <w:basedOn w:val="Normal"/>
    <w:next w:val="Normal"/>
    <w:qFormat/>
    <w:rsid w:val="00CE58AC"/>
    <w:pPr>
      <w:spacing w:before="200"/>
      <w:outlineLvl w:val="0"/>
    </w:pPr>
    <w:rPr>
      <w:rFonts w:asciiTheme="majorHAnsi" w:hAnsiTheme="majorHAnsi"/>
      <w:color w:val="4BACC6" w:themeColor="accent5"/>
      <w:spacing w:val="70"/>
      <w:sz w:val="22"/>
      <w:szCs w:val="22"/>
    </w:rPr>
  </w:style>
  <w:style w:type="paragraph" w:styleId="Heading2">
    <w:name w:val="heading 2"/>
    <w:basedOn w:val="Normal"/>
    <w:next w:val="Normal"/>
    <w:unhideWhenUsed/>
    <w:qFormat/>
    <w:rsid w:val="00CE58AC"/>
    <w:pPr>
      <w:outlineLvl w:val="1"/>
    </w:pPr>
    <w:rPr>
      <w:rFonts w:asciiTheme="majorHAnsi" w:hAnsiTheme="majorHAnsi"/>
      <w:i/>
      <w:color w:val="4BACC6" w:themeColor="accent5"/>
    </w:rPr>
  </w:style>
  <w:style w:type="paragraph" w:styleId="Heading3">
    <w:name w:val="heading 3"/>
    <w:basedOn w:val="Normal"/>
    <w:next w:val="Normal"/>
    <w:unhideWhenUsed/>
    <w:qFormat/>
    <w:rsid w:val="00CE58AC"/>
    <w:pPr>
      <w:spacing w:before="200"/>
      <w:outlineLvl w:val="2"/>
    </w:pPr>
    <w:rPr>
      <w:rFonts w:asciiTheme="majorHAnsi" w:hAnsiTheme="majorHAnsi"/>
      <w:b/>
      <w:caps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58AC"/>
    <w:rPr>
      <w:color w:val="808080"/>
    </w:rPr>
  </w:style>
  <w:style w:type="paragraph" w:styleId="BalloonText">
    <w:name w:val="Balloon Text"/>
    <w:basedOn w:val="Normal"/>
    <w:semiHidden/>
    <w:unhideWhenUsed/>
    <w:rsid w:val="00C056E5"/>
    <w:rPr>
      <w:rFonts w:ascii="Tahoma" w:hAnsi="Tahoma" w:cs="Tahoma"/>
      <w:szCs w:val="16"/>
    </w:rPr>
  </w:style>
  <w:style w:type="paragraph" w:styleId="NormalWeb">
    <w:name w:val="Normal (Web)"/>
    <w:basedOn w:val="Normal"/>
    <w:uiPriority w:val="99"/>
    <w:unhideWhenUsed/>
    <w:rsid w:val="00B10C75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AD72EE"/>
    <w:pPr>
      <w:ind w:left="720"/>
      <w:contextualSpacing/>
      <w:jc w:val="left"/>
    </w:pPr>
    <w:rPr>
      <w:rFonts w:ascii="Times New Roman" w:eastAsiaTheme="minorEastAsia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0078619\AppData\Roaming\Microsoft\Templates\MS_Fashnc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DDC4F00-F212-472A-A7A2-890F1BA5CB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MS_Fashncrd.dotx</Template>
  <TotalTime>10</TotalTime>
  <Pages>1</Pages>
  <Words>0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Retail sales business cards</vt:lpstr>
    </vt:vector>
  </TitlesOfParts>
  <Company>Oxford Brookes University</Company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Retail sales business cards</dc:title>
  <dc:creator>Administrator</dc:creator>
  <cp:lastModifiedBy>Administrator</cp:lastModifiedBy>
  <cp:revision>4</cp:revision>
  <cp:lastPrinted>2016-09-26T13:17:00Z</cp:lastPrinted>
  <dcterms:created xsi:type="dcterms:W3CDTF">2016-09-26T13:11:00Z</dcterms:created>
  <dcterms:modified xsi:type="dcterms:W3CDTF">2016-10-03T08:36:00Z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TC010427651033</vt:lpwstr>
  </property>
</Properties>
</file>